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4BC" w:rsidRDefault="004F44BC" w:rsidP="00CB750E">
      <w:pPr>
        <w:jc w:val="center"/>
        <w:rPr>
          <w:rFonts w:ascii="Comic Sans MS" w:hAnsi="Comic Sans MS"/>
          <w:sz w:val="16"/>
          <w:szCs w:val="16"/>
          <w:lang w:bidi="ar-DZ"/>
        </w:rPr>
      </w:pPr>
      <w:r w:rsidRPr="00261DAC">
        <w:rPr>
          <w:rFonts w:cs="Jaridah"/>
          <w:sz w:val="32"/>
          <w:szCs w:val="32"/>
          <w:rtl/>
        </w:rPr>
        <w:t>الجمهورية الجزائرية الديمقراطية الشعبية</w:t>
      </w:r>
    </w:p>
    <w:p w:rsidR="004F44BC" w:rsidRDefault="004F44BC" w:rsidP="0088341A">
      <w:pPr>
        <w:rPr>
          <w:rFonts w:ascii="Comic Sans MS" w:hAnsi="Comic Sans MS"/>
          <w:sz w:val="16"/>
          <w:szCs w:val="16"/>
          <w:lang w:bidi="ar-DZ"/>
        </w:rPr>
      </w:pPr>
    </w:p>
    <w:p w:rsidR="004F44BC" w:rsidRPr="00CB750E" w:rsidRDefault="004F44BC" w:rsidP="0088341A">
      <w:pPr>
        <w:rPr>
          <w:rFonts w:ascii="Comic Sans MS" w:hAnsi="Comic Sans MS"/>
          <w:sz w:val="16"/>
          <w:szCs w:val="16"/>
          <w:lang w:bidi="ar-DZ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s1026" type="#_x0000_t75" style="position:absolute;margin-left:357pt;margin-top:6.75pt;width:97.5pt;height:66.75pt;z-index:251658240;visibility:visible" wrapcoords="-166 0 -166 21357 21600 21357 21600 0 -166 0">
            <v:imagedata r:id="rId4" o:title=""/>
            <w10:wrap type="through"/>
          </v:shape>
        </w:pict>
      </w:r>
      <w:r w:rsidRPr="00CB750E">
        <w:rPr>
          <w:rFonts w:ascii="Comic Sans MS" w:hAnsi="Comic Sans MS"/>
          <w:sz w:val="16"/>
          <w:szCs w:val="16"/>
          <w:lang w:bidi="ar-DZ"/>
        </w:rPr>
        <w:t>MINISTERE DE L’ENSEIGNEMENT SUPERIEUR</w:t>
      </w:r>
    </w:p>
    <w:p w:rsidR="004F44BC" w:rsidRPr="00CB750E" w:rsidRDefault="004F44BC" w:rsidP="004B026E">
      <w:pPr>
        <w:rPr>
          <w:rFonts w:ascii="Comic Sans MS" w:hAnsi="Comic Sans MS"/>
          <w:sz w:val="16"/>
          <w:szCs w:val="16"/>
          <w:lang w:bidi="ar-DZ"/>
        </w:rPr>
      </w:pPr>
      <w:r w:rsidRPr="00CB750E">
        <w:rPr>
          <w:rFonts w:ascii="Comic Sans MS" w:hAnsi="Comic Sans MS"/>
          <w:sz w:val="16"/>
          <w:szCs w:val="16"/>
          <w:lang w:bidi="ar-DZ"/>
        </w:rPr>
        <w:t>ET DE LA RECHERCHE SCIENTIFIQUE</w:t>
      </w:r>
    </w:p>
    <w:p w:rsidR="004F44BC" w:rsidRPr="00CB750E" w:rsidRDefault="004F44BC" w:rsidP="004B026E">
      <w:pPr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>UNIVERSITE IBN KHALDOUN –TIARET-</w:t>
      </w:r>
    </w:p>
    <w:p w:rsidR="004F44BC" w:rsidRPr="00CB750E" w:rsidRDefault="004F44BC" w:rsidP="004B026E">
      <w:pPr>
        <w:ind w:left="708" w:hanging="708"/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>FACULTE DES SCIENCES DE LA NATURE ET DE LA VIE</w:t>
      </w:r>
    </w:p>
    <w:p w:rsidR="004F44BC" w:rsidRPr="00CB750E" w:rsidRDefault="004F44BC" w:rsidP="00CB750E">
      <w:pPr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 xml:space="preserve">Département de Nutrition et Technologie Agro-alimentaire </w:t>
      </w:r>
    </w:p>
    <w:p w:rsidR="004F44BC" w:rsidRPr="00CB750E" w:rsidRDefault="004F44BC" w:rsidP="004B026E">
      <w:pPr>
        <w:ind w:left="708" w:hanging="708"/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>ANNEE UNIVERSITAIRE : 2011-2012</w:t>
      </w:r>
    </w:p>
    <w:p w:rsidR="004F44BC" w:rsidRDefault="004F44BC" w:rsidP="004B026E">
      <w:pPr>
        <w:jc w:val="right"/>
        <w:rPr>
          <w:rFonts w:ascii="Arial" w:hAnsi="Arial" w:cs="Arial"/>
        </w:rPr>
      </w:pPr>
    </w:p>
    <w:p w:rsidR="004F44BC" w:rsidRDefault="004F44BC" w:rsidP="004B026E">
      <w:pPr>
        <w:jc w:val="right"/>
        <w:rPr>
          <w:rFonts w:ascii="Arial" w:hAnsi="Arial" w:cs="Arial"/>
        </w:rPr>
      </w:pPr>
    </w:p>
    <w:p w:rsidR="004F44BC" w:rsidRDefault="004F44BC" w:rsidP="00C54E63">
      <w:pPr>
        <w:ind w:left="1416" w:firstLine="708"/>
        <w:rPr>
          <w:rFonts w:ascii="Arial" w:hAnsi="Arial" w:cs="Arial"/>
          <w:b/>
          <w:bCs/>
          <w:noProof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t>PLANNING DES RATTRAPAGES</w:t>
      </w:r>
    </w:p>
    <w:p w:rsidR="004F44BC" w:rsidRPr="0063694D" w:rsidRDefault="004F44BC" w:rsidP="00CB750E">
      <w:pPr>
        <w:ind w:left="2832" w:firstLine="708"/>
        <w:rPr>
          <w:rFonts w:ascii="Arial" w:hAnsi="Arial" w:cs="Arial"/>
          <w:sz w:val="44"/>
          <w:szCs w:val="44"/>
        </w:rPr>
      </w:pPr>
      <w:r w:rsidRPr="0063694D">
        <w:rPr>
          <w:rFonts w:ascii="Arial" w:hAnsi="Arial" w:cs="Arial"/>
          <w:b/>
          <w:bCs/>
          <w:noProof/>
          <w:sz w:val="44"/>
          <w:szCs w:val="44"/>
        </w:rPr>
        <w:t>1</w:t>
      </w:r>
      <w:r w:rsidRPr="0063694D">
        <w:rPr>
          <w:rFonts w:ascii="Arial" w:hAnsi="Arial" w:cs="Arial"/>
          <w:b/>
          <w:bCs/>
          <w:noProof/>
          <w:sz w:val="44"/>
          <w:szCs w:val="44"/>
          <w:vertAlign w:val="superscript"/>
        </w:rPr>
        <w:t>ère</w:t>
      </w:r>
      <w:r w:rsidRPr="0063694D">
        <w:rPr>
          <w:rFonts w:ascii="Arial" w:hAnsi="Arial" w:cs="Arial"/>
          <w:b/>
          <w:bCs/>
          <w:noProof/>
          <w:sz w:val="44"/>
          <w:szCs w:val="44"/>
        </w:rPr>
        <w:t xml:space="preserve"> STU</w:t>
      </w:r>
    </w:p>
    <w:p w:rsidR="004F44BC" w:rsidRDefault="004F44BC" w:rsidP="00C54E63">
      <w:pPr>
        <w:jc w:val="both"/>
        <w:rPr>
          <w:rFonts w:ascii="Arial" w:hAnsi="Arial" w:cs="Arial"/>
          <w:u w:val="single"/>
        </w:rPr>
      </w:pPr>
    </w:p>
    <w:p w:rsidR="004F44BC" w:rsidRDefault="004F44BC" w:rsidP="00C54E63">
      <w:pPr>
        <w:jc w:val="both"/>
        <w:rPr>
          <w:rFonts w:ascii="Arial" w:hAnsi="Arial" w:cs="Arial"/>
          <w:u w:val="single"/>
        </w:rPr>
      </w:pPr>
    </w:p>
    <w:p w:rsidR="004F44BC" w:rsidRDefault="004F44BC" w:rsidP="00C54E63">
      <w:pPr>
        <w:jc w:val="both"/>
        <w:rPr>
          <w:rFonts w:ascii="Arial" w:hAnsi="Arial" w:cs="Arial"/>
        </w:rPr>
      </w:pPr>
      <w:r w:rsidRPr="00F60723">
        <w:rPr>
          <w:rFonts w:ascii="Arial" w:hAnsi="Arial" w:cs="Arial"/>
        </w:rPr>
        <w:t xml:space="preserve"> </w:t>
      </w:r>
      <w:r w:rsidRPr="00B17D0B">
        <w:rPr>
          <w:rFonts w:ascii="Arial" w:hAnsi="Arial" w:cs="Arial"/>
          <w:u w:val="single"/>
        </w:rPr>
        <w:t>-LIEU</w:t>
      </w:r>
      <w:r w:rsidRPr="00F60723">
        <w:rPr>
          <w:rFonts w:ascii="Arial" w:hAnsi="Arial" w:cs="Arial"/>
        </w:rPr>
        <w:t xml:space="preserve"> : </w:t>
      </w:r>
      <w:r>
        <w:rPr>
          <w:rFonts w:ascii="Arial" w:hAnsi="Arial" w:cs="Arial"/>
          <w:b/>
          <w:bCs/>
          <w:noProof/>
          <w:sz w:val="32"/>
          <w:szCs w:val="32"/>
        </w:rPr>
        <w:t>SALLE 12 [LABO B]</w:t>
      </w:r>
    </w:p>
    <w:tbl>
      <w:tblPr>
        <w:tblW w:w="9640" w:type="dxa"/>
        <w:jc w:val="center"/>
        <w:tblCellMar>
          <w:left w:w="70" w:type="dxa"/>
          <w:right w:w="70" w:type="dxa"/>
        </w:tblCellMar>
        <w:tblLook w:val="0000"/>
      </w:tblPr>
      <w:tblGrid>
        <w:gridCol w:w="4747"/>
        <w:gridCol w:w="1454"/>
        <w:gridCol w:w="3439"/>
      </w:tblGrid>
      <w:tr w:rsidR="004F44BC" w:rsidRPr="005E2994">
        <w:trPr>
          <w:trHeight w:val="279"/>
          <w:jc w:val="center"/>
        </w:trPr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44BC" w:rsidRPr="005E2994" w:rsidRDefault="004F44BC" w:rsidP="00622591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44BC" w:rsidRPr="005E2994" w:rsidRDefault="004F44BC" w:rsidP="00622591">
            <w:pPr>
              <w:rPr>
                <w:rFonts w:ascii="Arial" w:hAnsi="Arial" w:cs="Arial"/>
              </w:rPr>
            </w:pP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44BC" w:rsidRPr="005E2994" w:rsidRDefault="004F44BC" w:rsidP="00622591">
            <w:pPr>
              <w:rPr>
                <w:rFonts w:ascii="Arial" w:hAnsi="Arial" w:cs="Arial"/>
              </w:rPr>
            </w:pPr>
          </w:p>
        </w:tc>
      </w:tr>
      <w:tr w:rsidR="004F44BC" w:rsidRPr="005E2994">
        <w:trPr>
          <w:trHeight w:val="319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4BC" w:rsidRPr="00727B9E" w:rsidRDefault="004F44BC" w:rsidP="0062259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727B9E">
              <w:rPr>
                <w:rFonts w:ascii="Arial" w:hAnsi="Arial" w:cs="Arial"/>
                <w:b/>
                <w:bCs/>
                <w:sz w:val="36"/>
                <w:szCs w:val="36"/>
              </w:rPr>
              <w:t>JOUR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4BC" w:rsidRPr="00727B9E" w:rsidRDefault="004F44BC" w:rsidP="0062259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727B9E">
              <w:rPr>
                <w:rFonts w:ascii="Arial" w:hAnsi="Arial" w:cs="Arial"/>
                <w:b/>
                <w:bCs/>
                <w:sz w:val="36"/>
                <w:szCs w:val="36"/>
              </w:rPr>
              <w:t>HEURE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4BC" w:rsidRPr="00727B9E" w:rsidRDefault="004F44BC" w:rsidP="0062259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727B9E">
              <w:rPr>
                <w:rFonts w:ascii="Arial" w:hAnsi="Arial" w:cs="Arial"/>
                <w:b/>
                <w:bCs/>
                <w:sz w:val="36"/>
                <w:szCs w:val="36"/>
              </w:rPr>
              <w:t>MODULE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C54E6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Mardi 04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62259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F22700" w:rsidRDefault="004F44BC" w:rsidP="00622591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22700">
              <w:rPr>
                <w:rFonts w:ascii="Comic Sans MS" w:hAnsi="Comic Sans MS" w:cs="Arial"/>
                <w:sz w:val="32"/>
                <w:szCs w:val="32"/>
              </w:rPr>
              <w:t>R</w:t>
            </w:r>
            <w:r w:rsidRPr="00F22700">
              <w:rPr>
                <w:rFonts w:ascii="Comic Sans MS" w:hAnsi="Comic Sans MS" w:cs="Arial"/>
                <w:sz w:val="28"/>
                <w:szCs w:val="28"/>
              </w:rPr>
              <w:t>ELIEF et STRUCTURE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4BC" w:rsidRPr="007D26E8" w:rsidRDefault="004F44BC" w:rsidP="00C54E6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C54E63" w:rsidRDefault="004F44BC" w:rsidP="00622591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F22700" w:rsidRDefault="004F44BC" w:rsidP="00622591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22700">
              <w:rPr>
                <w:rFonts w:ascii="Comic Sans MS" w:hAnsi="Comic Sans MS" w:cs="Arial"/>
                <w:sz w:val="32"/>
                <w:szCs w:val="32"/>
              </w:rPr>
              <w:t>ANGLAIS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C54E6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Mercredi 05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F22700" w:rsidRDefault="004F44BC" w:rsidP="00622591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22700">
              <w:rPr>
                <w:rFonts w:ascii="Comic Sans MS" w:hAnsi="Comic Sans MS" w:cs="Arial"/>
                <w:sz w:val="32"/>
                <w:szCs w:val="32"/>
              </w:rPr>
              <w:t>GEOLOGIE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4BC" w:rsidRPr="007D26E8" w:rsidRDefault="004F44BC" w:rsidP="00C54E6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C54E63" w:rsidRDefault="004F44BC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F22700" w:rsidRDefault="004F44BC" w:rsidP="00622591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22700">
              <w:rPr>
                <w:rFonts w:ascii="Comic Sans MS" w:hAnsi="Comic Sans MS" w:cs="Arial"/>
                <w:sz w:val="32"/>
                <w:szCs w:val="32"/>
              </w:rPr>
              <w:t>MATHS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C54E6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Jeudi 06</w:t>
            </w:r>
            <w:r w:rsidRPr="007D26E8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F22700" w:rsidRDefault="004F44BC" w:rsidP="00622591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22700">
              <w:rPr>
                <w:rFonts w:ascii="Comic Sans MS" w:hAnsi="Comic Sans MS" w:cs="Arial"/>
                <w:sz w:val="32"/>
                <w:szCs w:val="32"/>
              </w:rPr>
              <w:t>CHIMIE I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4BC" w:rsidRPr="007D26E8" w:rsidRDefault="004F44BC" w:rsidP="00622591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C54E63" w:rsidRDefault="004F44BC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F22700" w:rsidRDefault="004F44BC" w:rsidP="00622591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22700">
              <w:rPr>
                <w:rFonts w:ascii="Comic Sans MS" w:hAnsi="Comic Sans MS" w:cs="Arial"/>
                <w:sz w:val="28"/>
                <w:szCs w:val="28"/>
              </w:rPr>
              <w:t>BIOLOGIE CELLULAIRE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F505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Dimanche 09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F22700" w:rsidRDefault="004F44BC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22700">
              <w:rPr>
                <w:rFonts w:ascii="Comic Sans MS" w:hAnsi="Comic Sans MS" w:cs="Arial"/>
                <w:sz w:val="32"/>
                <w:szCs w:val="32"/>
              </w:rPr>
              <w:t>PALEONTOLOGIE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F505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C54E63" w:rsidRDefault="004F44BC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F22700" w:rsidRDefault="004F44BC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22700">
              <w:rPr>
                <w:rFonts w:ascii="Comic Sans MS" w:hAnsi="Comic Sans MS" w:cs="Arial"/>
                <w:sz w:val="32"/>
                <w:szCs w:val="32"/>
              </w:rPr>
              <w:t>CHIMIE II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F505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Lundi 10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F22700" w:rsidRDefault="004F44BC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22700">
              <w:rPr>
                <w:rFonts w:ascii="Comic Sans MS" w:hAnsi="Comic Sans MS" w:cs="Arial"/>
                <w:sz w:val="32"/>
                <w:szCs w:val="32"/>
              </w:rPr>
              <w:t>BIO. VEGETALE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F505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C54E63" w:rsidRDefault="004F44BC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F22700" w:rsidRDefault="004F44BC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22700">
              <w:rPr>
                <w:rFonts w:ascii="Comic Sans MS" w:hAnsi="Comic Sans MS" w:cs="Arial"/>
                <w:sz w:val="32"/>
                <w:szCs w:val="32"/>
              </w:rPr>
              <w:t>BIO. ANIMALE</w:t>
            </w:r>
          </w:p>
        </w:tc>
      </w:tr>
      <w:tr w:rsidR="004F44BC" w:rsidRPr="005E2994" w:rsidTr="00912D45">
        <w:trPr>
          <w:trHeight w:val="279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F505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Mardi 11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F22700" w:rsidRDefault="004F44BC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22700">
              <w:rPr>
                <w:rFonts w:ascii="Comic Sans MS" w:hAnsi="Comic Sans MS" w:cs="Arial"/>
                <w:sz w:val="32"/>
                <w:szCs w:val="32"/>
              </w:rPr>
              <w:t>PHYSIQUE</w:t>
            </w:r>
          </w:p>
        </w:tc>
      </w:tr>
    </w:tbl>
    <w:p w:rsidR="004F44BC" w:rsidRDefault="004F44BC" w:rsidP="004B026E">
      <w:pPr>
        <w:ind w:left="-540"/>
        <w:rPr>
          <w:rFonts w:ascii="Arial" w:hAnsi="Arial" w:cs="Arial"/>
          <w:sz w:val="28"/>
          <w:szCs w:val="28"/>
          <w:u w:val="single"/>
        </w:rPr>
      </w:pPr>
    </w:p>
    <w:p w:rsidR="004F44BC" w:rsidRDefault="004F44BC" w:rsidP="004B026E">
      <w:pPr>
        <w:jc w:val="right"/>
        <w:rPr>
          <w:rFonts w:ascii="Arial" w:hAnsi="Arial" w:cs="Arial"/>
          <w:sz w:val="28"/>
          <w:szCs w:val="28"/>
        </w:rPr>
      </w:pPr>
    </w:p>
    <w:p w:rsidR="004F44BC" w:rsidRDefault="004F44BC" w:rsidP="004B026E">
      <w:pPr>
        <w:jc w:val="right"/>
        <w:rPr>
          <w:rFonts w:ascii="Arial" w:hAnsi="Arial" w:cs="Arial"/>
          <w:sz w:val="28"/>
          <w:szCs w:val="28"/>
        </w:rPr>
      </w:pPr>
      <w:r w:rsidRPr="00FD6DBE">
        <w:rPr>
          <w:rFonts w:ascii="Arial" w:hAnsi="Arial" w:cs="Arial"/>
          <w:sz w:val="28"/>
          <w:szCs w:val="28"/>
        </w:rPr>
        <w:t xml:space="preserve">Le Chef de </w:t>
      </w:r>
      <w:r>
        <w:rPr>
          <w:rFonts w:ascii="Arial" w:hAnsi="Arial" w:cs="Arial"/>
          <w:sz w:val="28"/>
          <w:szCs w:val="28"/>
        </w:rPr>
        <w:t>D</w:t>
      </w:r>
      <w:r w:rsidRPr="00FD6DBE">
        <w:rPr>
          <w:rFonts w:ascii="Arial" w:hAnsi="Arial" w:cs="Arial"/>
          <w:sz w:val="28"/>
          <w:szCs w:val="28"/>
        </w:rPr>
        <w:t>épartement</w:t>
      </w:r>
    </w:p>
    <w:p w:rsidR="004F44BC" w:rsidRDefault="004F44BC" w:rsidP="004B026E">
      <w:pPr>
        <w:jc w:val="right"/>
        <w:rPr>
          <w:rFonts w:ascii="Arial" w:hAnsi="Arial" w:cs="Arial"/>
          <w:sz w:val="28"/>
          <w:szCs w:val="28"/>
        </w:rPr>
      </w:pPr>
    </w:p>
    <w:p w:rsidR="004F44BC" w:rsidRDefault="004F44BC" w:rsidP="004B026E">
      <w:pPr>
        <w:jc w:val="right"/>
        <w:rPr>
          <w:rFonts w:ascii="Arial" w:hAnsi="Arial" w:cs="Arial"/>
          <w:sz w:val="28"/>
          <w:szCs w:val="28"/>
        </w:rPr>
      </w:pPr>
    </w:p>
    <w:p w:rsidR="004F44BC" w:rsidRDefault="004F44BC" w:rsidP="004B026E">
      <w:pPr>
        <w:jc w:val="right"/>
        <w:rPr>
          <w:rFonts w:ascii="Arial" w:hAnsi="Arial" w:cs="Arial"/>
          <w:sz w:val="28"/>
          <w:szCs w:val="28"/>
        </w:rPr>
      </w:pPr>
    </w:p>
    <w:p w:rsidR="004F44BC" w:rsidRDefault="004F44BC" w:rsidP="004B026E">
      <w:pPr>
        <w:jc w:val="right"/>
        <w:rPr>
          <w:rFonts w:ascii="Arial" w:hAnsi="Arial" w:cs="Arial"/>
          <w:sz w:val="28"/>
          <w:szCs w:val="28"/>
        </w:rPr>
      </w:pPr>
    </w:p>
    <w:p w:rsidR="004F44BC" w:rsidRDefault="004F44BC" w:rsidP="004B026E">
      <w:pPr>
        <w:jc w:val="right"/>
        <w:rPr>
          <w:rFonts w:ascii="Arial" w:hAnsi="Arial" w:cs="Arial"/>
          <w:sz w:val="28"/>
          <w:szCs w:val="28"/>
        </w:rPr>
      </w:pPr>
    </w:p>
    <w:p w:rsidR="004F44BC" w:rsidRDefault="004F44BC" w:rsidP="004B026E">
      <w:pPr>
        <w:jc w:val="right"/>
        <w:rPr>
          <w:rFonts w:ascii="Arial" w:hAnsi="Arial" w:cs="Arial"/>
          <w:sz w:val="28"/>
          <w:szCs w:val="28"/>
        </w:rPr>
      </w:pPr>
    </w:p>
    <w:p w:rsidR="004F44BC" w:rsidRDefault="004F44BC" w:rsidP="004B026E">
      <w:pPr>
        <w:jc w:val="right"/>
        <w:rPr>
          <w:rFonts w:ascii="Arial" w:hAnsi="Arial" w:cs="Arial"/>
          <w:sz w:val="28"/>
          <w:szCs w:val="28"/>
        </w:rPr>
      </w:pPr>
    </w:p>
    <w:p w:rsidR="004F44BC" w:rsidRDefault="004F44BC" w:rsidP="004B026E">
      <w:pPr>
        <w:jc w:val="right"/>
        <w:rPr>
          <w:rFonts w:ascii="Arial" w:hAnsi="Arial" w:cs="Arial"/>
          <w:sz w:val="28"/>
          <w:szCs w:val="28"/>
        </w:rPr>
      </w:pPr>
    </w:p>
    <w:p w:rsidR="004F44BC" w:rsidRDefault="004F44BC" w:rsidP="004B026E">
      <w:pPr>
        <w:jc w:val="right"/>
        <w:rPr>
          <w:rFonts w:ascii="Arial" w:hAnsi="Arial" w:cs="Arial"/>
          <w:sz w:val="28"/>
          <w:szCs w:val="28"/>
        </w:rPr>
      </w:pPr>
    </w:p>
    <w:p w:rsidR="004F44BC" w:rsidRDefault="004F44BC" w:rsidP="00CB750E">
      <w:pPr>
        <w:jc w:val="center"/>
        <w:rPr>
          <w:rFonts w:ascii="Comic Sans MS" w:hAnsi="Comic Sans MS"/>
          <w:sz w:val="16"/>
          <w:szCs w:val="16"/>
          <w:lang w:bidi="ar-DZ"/>
        </w:rPr>
      </w:pPr>
      <w:r w:rsidRPr="00261DAC">
        <w:rPr>
          <w:rFonts w:cs="Jaridah"/>
          <w:sz w:val="32"/>
          <w:szCs w:val="32"/>
          <w:rtl/>
        </w:rPr>
        <w:t>الجمهورية الجزائرية الديمقراطية الشعبية</w:t>
      </w:r>
    </w:p>
    <w:p w:rsidR="004F44BC" w:rsidRDefault="004F44BC" w:rsidP="00CB750E">
      <w:pPr>
        <w:jc w:val="center"/>
        <w:rPr>
          <w:rFonts w:ascii="Arial" w:hAnsi="Arial" w:cs="Arial"/>
          <w:sz w:val="28"/>
          <w:szCs w:val="28"/>
        </w:rPr>
      </w:pPr>
    </w:p>
    <w:p w:rsidR="004F44BC" w:rsidRDefault="004F44BC" w:rsidP="004B026E">
      <w:pPr>
        <w:rPr>
          <w:rFonts w:ascii="Comic Sans MS" w:hAnsi="Comic Sans MS"/>
          <w:sz w:val="14"/>
          <w:szCs w:val="14"/>
          <w:lang w:bidi="ar-DZ"/>
        </w:rPr>
      </w:pPr>
    </w:p>
    <w:p w:rsidR="004F44BC" w:rsidRPr="00D400A2" w:rsidRDefault="004F44BC" w:rsidP="004B026E">
      <w:pPr>
        <w:rPr>
          <w:rFonts w:ascii="Comic Sans MS" w:hAnsi="Comic Sans MS"/>
          <w:sz w:val="14"/>
          <w:szCs w:val="14"/>
          <w:lang w:bidi="ar-DZ"/>
        </w:rPr>
      </w:pPr>
      <w:r>
        <w:rPr>
          <w:noProof/>
          <w:lang w:val="en-US" w:eastAsia="en-US"/>
        </w:rPr>
        <w:pict>
          <v:shape id="_x0000_s1027" type="#_x0000_t75" style="position:absolute;margin-left:352.5pt;margin-top:-6pt;width:97.5pt;height:66.75pt;z-index:251659264;visibility:visible" wrapcoords="-166 0 -166 21357 21600 21357 21600 0 -166 0">
            <v:imagedata r:id="rId4" o:title=""/>
            <w10:wrap type="through"/>
          </v:shape>
        </w:pict>
      </w:r>
      <w:r w:rsidRPr="00D400A2">
        <w:rPr>
          <w:rFonts w:ascii="Comic Sans MS" w:hAnsi="Comic Sans MS"/>
          <w:sz w:val="14"/>
          <w:szCs w:val="14"/>
          <w:lang w:bidi="ar-DZ"/>
        </w:rPr>
        <w:t>MINISTERE DE L’ENSEIGNEMENT SUPERIEUR</w:t>
      </w:r>
    </w:p>
    <w:p w:rsidR="004F44BC" w:rsidRPr="00D400A2" w:rsidRDefault="004F44BC" w:rsidP="004B026E">
      <w:pPr>
        <w:rPr>
          <w:rFonts w:ascii="Comic Sans MS" w:hAnsi="Comic Sans MS"/>
          <w:sz w:val="14"/>
          <w:szCs w:val="14"/>
          <w:lang w:bidi="ar-DZ"/>
        </w:rPr>
      </w:pPr>
      <w:r w:rsidRPr="00D400A2">
        <w:rPr>
          <w:rFonts w:ascii="Comic Sans MS" w:hAnsi="Comic Sans MS"/>
          <w:sz w:val="14"/>
          <w:szCs w:val="14"/>
          <w:lang w:bidi="ar-DZ"/>
        </w:rPr>
        <w:t>ET DE LA RECHERCHE SCIENTIFIQUE</w:t>
      </w:r>
    </w:p>
    <w:p w:rsidR="004F44BC" w:rsidRPr="00D400A2" w:rsidRDefault="004F44BC" w:rsidP="004B026E">
      <w:pPr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UNIVERSITE IBN KHALDOUN –TIARET-</w:t>
      </w:r>
    </w:p>
    <w:p w:rsidR="004F44BC" w:rsidRDefault="004F44BC" w:rsidP="004B026E">
      <w:pPr>
        <w:ind w:left="708" w:hanging="708"/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FACULTE DES SCIENCES DE LA NATURE ET DE LA VIE</w:t>
      </w:r>
    </w:p>
    <w:p w:rsidR="004F44BC" w:rsidRPr="00CB750E" w:rsidRDefault="004F44BC" w:rsidP="00CB750E">
      <w:pPr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 xml:space="preserve">Département de Nutrition et Technologie Agro-alimentaire </w:t>
      </w:r>
    </w:p>
    <w:p w:rsidR="004F44BC" w:rsidRDefault="004F44BC" w:rsidP="004B026E">
      <w:pPr>
        <w:ind w:left="708" w:hanging="708"/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A</w:t>
      </w:r>
      <w:r>
        <w:rPr>
          <w:rFonts w:ascii="Comic Sans MS" w:hAnsi="Comic Sans MS"/>
          <w:sz w:val="14"/>
          <w:szCs w:val="14"/>
        </w:rPr>
        <w:t>NNEE UNIVERSITAIRE : 2011-2012</w:t>
      </w:r>
    </w:p>
    <w:p w:rsidR="004F44BC" w:rsidRDefault="004F44BC" w:rsidP="004B026E">
      <w:pPr>
        <w:ind w:left="708" w:hanging="708"/>
        <w:rPr>
          <w:rFonts w:ascii="Comic Sans MS" w:hAnsi="Comic Sans MS"/>
          <w:sz w:val="14"/>
          <w:szCs w:val="14"/>
        </w:rPr>
      </w:pPr>
    </w:p>
    <w:p w:rsidR="004F44BC" w:rsidRPr="00D400A2" w:rsidRDefault="004F44BC" w:rsidP="004B026E">
      <w:pPr>
        <w:ind w:left="708" w:hanging="708"/>
        <w:rPr>
          <w:rFonts w:ascii="Comic Sans MS" w:hAnsi="Comic Sans MS"/>
          <w:sz w:val="14"/>
          <w:szCs w:val="14"/>
        </w:rPr>
      </w:pPr>
    </w:p>
    <w:p w:rsidR="004F44BC" w:rsidRDefault="004F44BC" w:rsidP="004B026E">
      <w:pPr>
        <w:jc w:val="right"/>
        <w:rPr>
          <w:rFonts w:ascii="Arial" w:hAnsi="Arial" w:cs="Arial"/>
        </w:rPr>
      </w:pPr>
    </w:p>
    <w:p w:rsidR="004F44BC" w:rsidRDefault="004F44BC" w:rsidP="0063694D">
      <w:pPr>
        <w:jc w:val="center"/>
        <w:rPr>
          <w:rFonts w:ascii="Arial" w:hAnsi="Arial" w:cs="Arial"/>
          <w:b/>
          <w:bCs/>
          <w:noProof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t xml:space="preserve">PLANNING DES RATTRAPAGES </w:t>
      </w:r>
    </w:p>
    <w:p w:rsidR="004F44BC" w:rsidRPr="0063694D" w:rsidRDefault="004F44BC" w:rsidP="0080163A">
      <w:pPr>
        <w:jc w:val="center"/>
        <w:rPr>
          <w:rFonts w:ascii="Arial" w:hAnsi="Arial" w:cs="Arial"/>
          <w:sz w:val="44"/>
          <w:szCs w:val="44"/>
        </w:rPr>
      </w:pPr>
      <w:r w:rsidRPr="0063694D">
        <w:rPr>
          <w:rFonts w:ascii="Arial" w:hAnsi="Arial" w:cs="Arial"/>
          <w:b/>
          <w:bCs/>
          <w:noProof/>
          <w:sz w:val="44"/>
          <w:szCs w:val="44"/>
        </w:rPr>
        <w:t>2</w:t>
      </w:r>
      <w:r>
        <w:rPr>
          <w:rFonts w:ascii="Arial" w:hAnsi="Arial" w:cs="Arial"/>
          <w:b/>
          <w:bCs/>
          <w:noProof/>
          <w:sz w:val="44"/>
          <w:szCs w:val="44"/>
          <w:vertAlign w:val="superscript"/>
        </w:rPr>
        <w:t>è</w:t>
      </w:r>
      <w:r w:rsidRPr="0063694D">
        <w:rPr>
          <w:rFonts w:ascii="Arial" w:hAnsi="Arial" w:cs="Arial"/>
          <w:b/>
          <w:bCs/>
          <w:noProof/>
          <w:sz w:val="44"/>
          <w:szCs w:val="44"/>
          <w:vertAlign w:val="superscript"/>
        </w:rPr>
        <w:t>me</w:t>
      </w:r>
      <w:r w:rsidRPr="0063694D">
        <w:rPr>
          <w:rFonts w:ascii="Arial" w:hAnsi="Arial" w:cs="Arial"/>
          <w:b/>
          <w:bCs/>
          <w:noProof/>
          <w:sz w:val="44"/>
          <w:szCs w:val="44"/>
        </w:rPr>
        <w:t xml:space="preserve"> STU</w:t>
      </w:r>
      <w:r w:rsidRPr="0063694D">
        <w:rPr>
          <w:rFonts w:ascii="Arial" w:hAnsi="Arial" w:cs="Arial"/>
          <w:b/>
          <w:bCs/>
          <w:sz w:val="44"/>
          <w:szCs w:val="44"/>
        </w:rPr>
        <w:t xml:space="preserve">  </w:t>
      </w:r>
    </w:p>
    <w:p w:rsidR="004F44BC" w:rsidRDefault="004F44BC" w:rsidP="004B026E">
      <w:pPr>
        <w:jc w:val="center"/>
        <w:rPr>
          <w:rFonts w:ascii="Arial" w:hAnsi="Arial" w:cs="Arial"/>
          <w:sz w:val="36"/>
          <w:szCs w:val="36"/>
        </w:rPr>
      </w:pPr>
    </w:p>
    <w:p w:rsidR="004F44BC" w:rsidRDefault="004F44BC" w:rsidP="007F5053">
      <w:pPr>
        <w:jc w:val="both"/>
        <w:rPr>
          <w:rFonts w:ascii="Arial" w:hAnsi="Arial" w:cs="Arial"/>
          <w:b/>
          <w:bCs/>
          <w:noProof/>
          <w:sz w:val="32"/>
          <w:szCs w:val="32"/>
        </w:rPr>
      </w:pPr>
      <w:r w:rsidRPr="00F60723">
        <w:rPr>
          <w:rFonts w:ascii="Arial" w:hAnsi="Arial" w:cs="Arial"/>
        </w:rPr>
        <w:t xml:space="preserve"> </w:t>
      </w:r>
      <w:r w:rsidRPr="00B17D0B">
        <w:rPr>
          <w:rFonts w:ascii="Arial" w:hAnsi="Arial" w:cs="Arial"/>
          <w:u w:val="single"/>
        </w:rPr>
        <w:t>-LIEU</w:t>
      </w:r>
      <w:r w:rsidRPr="00F60723">
        <w:rPr>
          <w:rFonts w:ascii="Arial" w:hAnsi="Arial" w:cs="Arial"/>
        </w:rPr>
        <w:t xml:space="preserve"> : </w:t>
      </w:r>
      <w:r>
        <w:rPr>
          <w:rFonts w:ascii="Arial" w:hAnsi="Arial" w:cs="Arial"/>
          <w:b/>
          <w:bCs/>
          <w:noProof/>
          <w:sz w:val="32"/>
          <w:szCs w:val="32"/>
        </w:rPr>
        <w:t>SALLE 12 [LABO B]</w:t>
      </w:r>
    </w:p>
    <w:p w:rsidR="004F44BC" w:rsidRDefault="004F44BC" w:rsidP="007F5053">
      <w:pPr>
        <w:jc w:val="both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W w:w="9631" w:type="dxa"/>
        <w:jc w:val="center"/>
        <w:tblCellMar>
          <w:left w:w="70" w:type="dxa"/>
          <w:right w:w="70" w:type="dxa"/>
        </w:tblCellMar>
        <w:tblLook w:val="0000"/>
      </w:tblPr>
      <w:tblGrid>
        <w:gridCol w:w="4747"/>
        <w:gridCol w:w="1454"/>
        <w:gridCol w:w="3430"/>
      </w:tblGrid>
      <w:tr w:rsidR="004F44BC" w:rsidRPr="005E2994">
        <w:trPr>
          <w:trHeight w:val="279"/>
          <w:jc w:val="center"/>
        </w:trPr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44BC" w:rsidRPr="005E2994" w:rsidRDefault="004F44BC" w:rsidP="007C5D3D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44BC" w:rsidRPr="005E2994" w:rsidRDefault="004F44BC" w:rsidP="007C5D3D">
            <w:pPr>
              <w:rPr>
                <w:rFonts w:ascii="Arial" w:hAnsi="Arial" w:cs="Arial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44BC" w:rsidRPr="005E2994" w:rsidRDefault="004F44BC" w:rsidP="007C5D3D">
            <w:pPr>
              <w:rPr>
                <w:rFonts w:ascii="Arial" w:hAnsi="Arial" w:cs="Arial"/>
              </w:rPr>
            </w:pPr>
          </w:p>
        </w:tc>
      </w:tr>
      <w:tr w:rsidR="004F44BC" w:rsidRPr="004F0747">
        <w:trPr>
          <w:trHeight w:val="319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4BC" w:rsidRPr="004F0747" w:rsidRDefault="004F44BC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JOUR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4BC" w:rsidRPr="004F0747" w:rsidRDefault="004F44BC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HEURE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4BC" w:rsidRPr="004F0747" w:rsidRDefault="004F44BC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MODULE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Mardi 04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4F0747" w:rsidRDefault="004F44BC" w:rsidP="007C5D3D">
            <w:pPr>
              <w:jc w:val="center"/>
              <w:rPr>
                <w:sz w:val="32"/>
                <w:szCs w:val="32"/>
              </w:rPr>
            </w:pPr>
            <w:r w:rsidRPr="004F0747">
              <w:rPr>
                <w:sz w:val="28"/>
                <w:szCs w:val="28"/>
              </w:rPr>
              <w:t>SEDIMENTOLOGIE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4BC" w:rsidRPr="007D26E8" w:rsidRDefault="004F44BC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C54E63" w:rsidRDefault="004F44BC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4F0747" w:rsidRDefault="004F44BC" w:rsidP="007C5D3D">
            <w:pPr>
              <w:jc w:val="center"/>
              <w:rPr>
                <w:sz w:val="32"/>
                <w:szCs w:val="32"/>
              </w:rPr>
            </w:pPr>
            <w:r w:rsidRPr="004F0747">
              <w:rPr>
                <w:sz w:val="32"/>
                <w:szCs w:val="32"/>
              </w:rPr>
              <w:t>PETROGRAPHIE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Mercredi 05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4F0747" w:rsidRDefault="004F44BC" w:rsidP="007C5D3D">
            <w:pPr>
              <w:jc w:val="center"/>
              <w:rPr>
                <w:sz w:val="32"/>
                <w:szCs w:val="32"/>
              </w:rPr>
            </w:pPr>
            <w:r w:rsidRPr="004F0747">
              <w:rPr>
                <w:sz w:val="32"/>
                <w:szCs w:val="32"/>
              </w:rPr>
              <w:t>STRATIGRAPHIE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4BC" w:rsidRPr="007D26E8" w:rsidRDefault="004F44BC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C54E63" w:rsidRDefault="004F44BC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4F0747" w:rsidRDefault="004F44BC" w:rsidP="007C5D3D">
            <w:pPr>
              <w:jc w:val="center"/>
              <w:rPr>
                <w:sz w:val="32"/>
                <w:szCs w:val="32"/>
              </w:rPr>
            </w:pPr>
            <w:r w:rsidRPr="004F0747">
              <w:rPr>
                <w:sz w:val="32"/>
                <w:szCs w:val="32"/>
              </w:rPr>
              <w:t>GEOPHYSIQUE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Jeudi 06</w:t>
            </w:r>
            <w:r w:rsidRPr="007D26E8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4F0747" w:rsidRDefault="004F44BC" w:rsidP="007C5D3D">
            <w:pPr>
              <w:jc w:val="center"/>
              <w:rPr>
                <w:sz w:val="32"/>
                <w:szCs w:val="32"/>
              </w:rPr>
            </w:pPr>
            <w:r w:rsidRPr="004F0747">
              <w:rPr>
                <w:sz w:val="32"/>
                <w:szCs w:val="32"/>
              </w:rPr>
              <w:t>TECTONIQUE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4BC" w:rsidRPr="007D26E8" w:rsidRDefault="004F44BC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C54E63" w:rsidRDefault="004F44BC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4F0747" w:rsidRDefault="004F44BC" w:rsidP="007C5D3D">
            <w:pPr>
              <w:jc w:val="center"/>
              <w:rPr>
                <w:sz w:val="28"/>
                <w:szCs w:val="28"/>
              </w:rPr>
            </w:pPr>
            <w:r w:rsidRPr="004F0747">
              <w:rPr>
                <w:sz w:val="28"/>
                <w:szCs w:val="28"/>
              </w:rPr>
              <w:t>ANALYSE CARTOGR</w:t>
            </w:r>
            <w:r>
              <w:rPr>
                <w:sz w:val="28"/>
                <w:szCs w:val="28"/>
              </w:rPr>
              <w:t>.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Dimanche 09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4F0747" w:rsidRDefault="004F44BC" w:rsidP="007C5D3D">
            <w:pPr>
              <w:jc w:val="center"/>
              <w:rPr>
                <w:sz w:val="32"/>
                <w:szCs w:val="32"/>
              </w:rPr>
            </w:pPr>
            <w:r w:rsidRPr="004F0747">
              <w:rPr>
                <w:sz w:val="32"/>
                <w:szCs w:val="32"/>
              </w:rPr>
              <w:t>ENVIRONNEMENT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C54E63" w:rsidRDefault="004F44BC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4F0747" w:rsidRDefault="004F44BC" w:rsidP="007C5D3D">
            <w:pPr>
              <w:jc w:val="center"/>
              <w:rPr>
                <w:sz w:val="32"/>
                <w:szCs w:val="32"/>
              </w:rPr>
            </w:pPr>
            <w:r w:rsidRPr="004F0747">
              <w:rPr>
                <w:sz w:val="32"/>
                <w:szCs w:val="32"/>
              </w:rPr>
              <w:t>BIO. REGIONALE</w:t>
            </w:r>
          </w:p>
        </w:tc>
      </w:tr>
      <w:tr w:rsidR="004F44BC" w:rsidRPr="005E2994">
        <w:trPr>
          <w:trHeight w:val="279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Lundi 10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7D26E8" w:rsidRDefault="004F44BC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4BC" w:rsidRPr="004F0747" w:rsidRDefault="004F44BC" w:rsidP="007C5D3D">
            <w:pPr>
              <w:jc w:val="center"/>
              <w:rPr>
                <w:sz w:val="32"/>
                <w:szCs w:val="32"/>
              </w:rPr>
            </w:pPr>
            <w:r w:rsidRPr="004F0747">
              <w:rPr>
                <w:sz w:val="32"/>
                <w:szCs w:val="32"/>
              </w:rPr>
              <w:t>CRISTALLOGRAPHIE</w:t>
            </w:r>
          </w:p>
        </w:tc>
      </w:tr>
    </w:tbl>
    <w:p w:rsidR="004F44BC" w:rsidRDefault="004F44BC" w:rsidP="004B026E">
      <w:pPr>
        <w:jc w:val="right"/>
        <w:rPr>
          <w:rFonts w:ascii="Arial" w:hAnsi="Arial" w:cs="Arial"/>
          <w:sz w:val="28"/>
          <w:szCs w:val="28"/>
        </w:rPr>
      </w:pPr>
    </w:p>
    <w:p w:rsidR="004F44BC" w:rsidRDefault="004F44BC" w:rsidP="004B026E">
      <w:pPr>
        <w:jc w:val="right"/>
        <w:rPr>
          <w:rFonts w:ascii="Arial" w:hAnsi="Arial" w:cs="Arial"/>
          <w:sz w:val="28"/>
          <w:szCs w:val="28"/>
        </w:rPr>
      </w:pPr>
    </w:p>
    <w:p w:rsidR="004F44BC" w:rsidRDefault="004F44BC" w:rsidP="004B026E">
      <w:pPr>
        <w:jc w:val="right"/>
        <w:rPr>
          <w:lang w:bidi="ar-DZ"/>
        </w:rPr>
      </w:pPr>
      <w:r w:rsidRPr="00FD6DBE">
        <w:rPr>
          <w:rFonts w:ascii="Arial" w:hAnsi="Arial" w:cs="Arial"/>
          <w:sz w:val="28"/>
          <w:szCs w:val="28"/>
        </w:rPr>
        <w:t xml:space="preserve">Le Chef de </w:t>
      </w:r>
      <w:r>
        <w:rPr>
          <w:rFonts w:ascii="Arial" w:hAnsi="Arial" w:cs="Arial"/>
          <w:sz w:val="28"/>
          <w:szCs w:val="28"/>
        </w:rPr>
        <w:t>D</w:t>
      </w:r>
      <w:r w:rsidRPr="00FD6DBE">
        <w:rPr>
          <w:rFonts w:ascii="Arial" w:hAnsi="Arial" w:cs="Arial"/>
          <w:sz w:val="28"/>
          <w:szCs w:val="28"/>
        </w:rPr>
        <w:t>épartement</w:t>
      </w:r>
    </w:p>
    <w:p w:rsidR="004F44BC" w:rsidRDefault="004F44BC"/>
    <w:sectPr w:rsidR="004F44BC" w:rsidSect="009D1FCC">
      <w:pgSz w:w="11906" w:h="16838"/>
      <w:pgMar w:top="1440" w:right="926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ridah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26E"/>
    <w:rsid w:val="000D2D41"/>
    <w:rsid w:val="00160562"/>
    <w:rsid w:val="002279B6"/>
    <w:rsid w:val="00261DAC"/>
    <w:rsid w:val="002643B3"/>
    <w:rsid w:val="0032506F"/>
    <w:rsid w:val="0037104B"/>
    <w:rsid w:val="003B3EE1"/>
    <w:rsid w:val="003E7B56"/>
    <w:rsid w:val="004452F9"/>
    <w:rsid w:val="00484651"/>
    <w:rsid w:val="004B026E"/>
    <w:rsid w:val="004C19DD"/>
    <w:rsid w:val="004F0747"/>
    <w:rsid w:val="004F44BC"/>
    <w:rsid w:val="005167FD"/>
    <w:rsid w:val="005E2994"/>
    <w:rsid w:val="00622591"/>
    <w:rsid w:val="0063694D"/>
    <w:rsid w:val="006C1B03"/>
    <w:rsid w:val="00727B9E"/>
    <w:rsid w:val="007C5D3D"/>
    <w:rsid w:val="007D26E8"/>
    <w:rsid w:val="007F5053"/>
    <w:rsid w:val="0080163A"/>
    <w:rsid w:val="0088341A"/>
    <w:rsid w:val="00903382"/>
    <w:rsid w:val="00912D45"/>
    <w:rsid w:val="009D1FCC"/>
    <w:rsid w:val="00A91FB1"/>
    <w:rsid w:val="00B17D0B"/>
    <w:rsid w:val="00B368FA"/>
    <w:rsid w:val="00B70F9C"/>
    <w:rsid w:val="00C207CD"/>
    <w:rsid w:val="00C54E63"/>
    <w:rsid w:val="00C615C8"/>
    <w:rsid w:val="00CB0C3B"/>
    <w:rsid w:val="00CB750E"/>
    <w:rsid w:val="00CC183F"/>
    <w:rsid w:val="00CC3897"/>
    <w:rsid w:val="00CF20DB"/>
    <w:rsid w:val="00D400A2"/>
    <w:rsid w:val="00D4181A"/>
    <w:rsid w:val="00D722FB"/>
    <w:rsid w:val="00D964CC"/>
    <w:rsid w:val="00E119ED"/>
    <w:rsid w:val="00E175B8"/>
    <w:rsid w:val="00F03668"/>
    <w:rsid w:val="00F22700"/>
    <w:rsid w:val="00F60723"/>
    <w:rsid w:val="00F90005"/>
    <w:rsid w:val="00FD6DBE"/>
    <w:rsid w:val="00FF3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6E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B02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026E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227</Words>
  <Characters>1297</Characters>
  <Application>Microsoft Office Outlook</Application>
  <DocSecurity>0</DocSecurity>
  <Lines>0</Lines>
  <Paragraphs>0</Paragraphs>
  <ScaleCrop>false</ScaleCrop>
  <Company>unniv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الجمهورية الجزائرية الديمقراطية الشعبية</dc:title>
  <dc:subject/>
  <dc:creator>home</dc:creator>
  <cp:keywords/>
  <dc:description/>
  <cp:lastModifiedBy>123</cp:lastModifiedBy>
  <cp:revision>11</cp:revision>
  <cp:lastPrinted>2012-07-19T17:45:00Z</cp:lastPrinted>
  <dcterms:created xsi:type="dcterms:W3CDTF">2012-07-19T16:48:00Z</dcterms:created>
  <dcterms:modified xsi:type="dcterms:W3CDTF">2012-07-19T17:45:00Z</dcterms:modified>
</cp:coreProperties>
</file>